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61B24" w14:textId="77777777" w:rsidR="00E30A01" w:rsidRDefault="00E30A01" w:rsidP="00E30A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Andrew CLERBEK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5DC023A" w14:textId="77777777" w:rsidR="00E30A01" w:rsidRDefault="00E30A01" w:rsidP="00E30A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Long Melford, Suffolk. Gentleman.</w:t>
      </w:r>
    </w:p>
    <w:p w14:paraId="444E5638" w14:textId="77777777" w:rsidR="00E30A01" w:rsidRDefault="00E30A01" w:rsidP="00E30A01">
      <w:pPr>
        <w:pStyle w:val="NoSpacing"/>
        <w:rPr>
          <w:rFonts w:cs="Times New Roman"/>
          <w:szCs w:val="24"/>
        </w:rPr>
      </w:pPr>
    </w:p>
    <w:p w14:paraId="0C4E7272" w14:textId="77777777" w:rsidR="00E30A01" w:rsidRDefault="00E30A01" w:rsidP="00E30A01">
      <w:pPr>
        <w:pStyle w:val="NoSpacing"/>
        <w:rPr>
          <w:rFonts w:cs="Times New Roman"/>
          <w:szCs w:val="24"/>
        </w:rPr>
      </w:pPr>
    </w:p>
    <w:p w14:paraId="3889398F" w14:textId="77777777" w:rsidR="00E30A01" w:rsidRDefault="00E30A01" w:rsidP="00E30A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Sampson(q.v.) brought a plaint of debt against him.</w:t>
      </w:r>
    </w:p>
    <w:p w14:paraId="0371FAFE" w14:textId="77777777" w:rsidR="00E30A01" w:rsidRDefault="00E30A01" w:rsidP="00E30A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6B6A629" w14:textId="77777777" w:rsidR="00E30A01" w:rsidRDefault="00E30A01" w:rsidP="00E30A01">
      <w:pPr>
        <w:pStyle w:val="NoSpacing"/>
        <w:rPr>
          <w:rFonts w:cs="Times New Roman"/>
          <w:szCs w:val="24"/>
        </w:rPr>
      </w:pPr>
    </w:p>
    <w:p w14:paraId="68113C19" w14:textId="77777777" w:rsidR="00E30A01" w:rsidRDefault="00E30A01" w:rsidP="00E30A01">
      <w:pPr>
        <w:pStyle w:val="NoSpacing"/>
        <w:rPr>
          <w:rFonts w:cs="Times New Roman"/>
          <w:szCs w:val="24"/>
        </w:rPr>
      </w:pPr>
    </w:p>
    <w:p w14:paraId="783B76AD" w14:textId="77777777" w:rsidR="00E30A01" w:rsidRPr="007856F3" w:rsidRDefault="00E30A01" w:rsidP="00E30A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211D23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9A2EE" w14:textId="77777777" w:rsidR="00E30A01" w:rsidRDefault="00E30A01" w:rsidP="009139A6">
      <w:r>
        <w:separator/>
      </w:r>
    </w:p>
  </w:endnote>
  <w:endnote w:type="continuationSeparator" w:id="0">
    <w:p w14:paraId="2C50B984" w14:textId="77777777" w:rsidR="00E30A01" w:rsidRDefault="00E30A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9DD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C0A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9B1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EAD4F" w14:textId="77777777" w:rsidR="00E30A01" w:rsidRDefault="00E30A01" w:rsidP="009139A6">
      <w:r>
        <w:separator/>
      </w:r>
    </w:p>
  </w:footnote>
  <w:footnote w:type="continuationSeparator" w:id="0">
    <w:p w14:paraId="0F0928C3" w14:textId="77777777" w:rsidR="00E30A01" w:rsidRDefault="00E30A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6E3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4E6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422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0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30A0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91112"/>
  <w15:chartTrackingRefBased/>
  <w15:docId w15:val="{00099303-C25E-4045-95B5-D07F77DF6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0A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2024-05-17T19:27:00Z</dcterms:created>
  <dcterms:modified xsi:type="dcterms:W3CDTF">2024-05-17T19:28:00Z</dcterms:modified>
</cp:coreProperties>
</file>